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634EBD5">
                <wp:simplePos x="0" y="0"/>
                <wp:positionH relativeFrom="column">
                  <wp:posOffset>4295777</wp:posOffset>
                </wp:positionH>
                <wp:positionV relativeFrom="paragraph">
                  <wp:posOffset>-714375</wp:posOffset>
                </wp:positionV>
                <wp:extent cx="2265670" cy="812800"/>
                <wp:effectExtent l="0" t="0" r="2095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5670" cy="812800"/>
                          <a:chOff x="12866" y="523"/>
                          <a:chExt cx="2631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58" cy="968"/>
                            <a:chOff x="9151" y="720"/>
                            <a:chExt cx="213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3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56330BCB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D5429F">
                                      <w:rPr>
                                        <w:rStyle w:val="Style2"/>
                                      </w:rPr>
                                      <w:t>peor-2025-0004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8.4pt;height:64pt;z-index:251659776" coordorigin="12866,523" coordsize="263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558;height:968" coordorigin="9151,720" coordsize="213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3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56330BCB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D5429F">
                                <w:rPr>
                                  <w:rStyle w:val="Style2"/>
                                </w:rPr>
                                <w:t>peor-2025-0004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D5429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FA38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D5429F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FA38E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D5429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FA38E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5C3" w14:textId="77777777" w:rsidR="00483DBB" w:rsidRDefault="00483DBB" w:rsidP="001007E7">
      <w:pPr>
        <w:spacing w:after="0" w:line="240" w:lineRule="auto"/>
      </w:pPr>
      <w:r>
        <w:separator/>
      </w:r>
    </w:p>
  </w:endnote>
  <w:endnote w:type="continuationSeparator" w:id="0">
    <w:p w14:paraId="3CC13C17" w14:textId="77777777" w:rsidR="00483DBB" w:rsidRDefault="00483D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1C3D" w14:textId="77777777" w:rsidR="00483DBB" w:rsidRDefault="00483DBB" w:rsidP="001007E7">
      <w:pPr>
        <w:spacing w:after="0" w:line="240" w:lineRule="auto"/>
      </w:pPr>
      <w:r>
        <w:separator/>
      </w:r>
    </w:p>
  </w:footnote>
  <w:footnote w:type="continuationSeparator" w:id="0">
    <w:p w14:paraId="56344FD9" w14:textId="77777777" w:rsidR="00483DBB" w:rsidRDefault="00483D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A512A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C1C10"/>
    <w:rsid w:val="001F73A7"/>
    <w:rsid w:val="002009A7"/>
    <w:rsid w:val="00204BE1"/>
    <w:rsid w:val="00220BF7"/>
    <w:rsid w:val="00253DBA"/>
    <w:rsid w:val="0026335F"/>
    <w:rsid w:val="00273D8C"/>
    <w:rsid w:val="00283708"/>
    <w:rsid w:val="00295BD4"/>
    <w:rsid w:val="002B0673"/>
    <w:rsid w:val="002B483A"/>
    <w:rsid w:val="002D451D"/>
    <w:rsid w:val="002E1412"/>
    <w:rsid w:val="002E4D69"/>
    <w:rsid w:val="00314023"/>
    <w:rsid w:val="00341484"/>
    <w:rsid w:val="00374C16"/>
    <w:rsid w:val="00392351"/>
    <w:rsid w:val="003A5CFD"/>
    <w:rsid w:val="003A6141"/>
    <w:rsid w:val="00404131"/>
    <w:rsid w:val="0040638F"/>
    <w:rsid w:val="0042490F"/>
    <w:rsid w:val="004379A6"/>
    <w:rsid w:val="0044234A"/>
    <w:rsid w:val="00456C17"/>
    <w:rsid w:val="00457E3B"/>
    <w:rsid w:val="00466B9C"/>
    <w:rsid w:val="004760E7"/>
    <w:rsid w:val="00483DB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08C6"/>
    <w:rsid w:val="006F567F"/>
    <w:rsid w:val="00724CAE"/>
    <w:rsid w:val="00725091"/>
    <w:rsid w:val="007448F7"/>
    <w:rsid w:val="00780880"/>
    <w:rsid w:val="007B0E1F"/>
    <w:rsid w:val="007B6F6F"/>
    <w:rsid w:val="00820C9F"/>
    <w:rsid w:val="0082707E"/>
    <w:rsid w:val="008315B0"/>
    <w:rsid w:val="00844AA0"/>
    <w:rsid w:val="00846653"/>
    <w:rsid w:val="008B3AE5"/>
    <w:rsid w:val="008C388B"/>
    <w:rsid w:val="0093181E"/>
    <w:rsid w:val="00966EEE"/>
    <w:rsid w:val="00977C54"/>
    <w:rsid w:val="009C5C32"/>
    <w:rsid w:val="00A0583E"/>
    <w:rsid w:val="00A16099"/>
    <w:rsid w:val="00A32F74"/>
    <w:rsid w:val="00A43371"/>
    <w:rsid w:val="00A640BD"/>
    <w:rsid w:val="00A641A7"/>
    <w:rsid w:val="00A72F42"/>
    <w:rsid w:val="00A90772"/>
    <w:rsid w:val="00AC73BF"/>
    <w:rsid w:val="00AD7919"/>
    <w:rsid w:val="00AF2E6B"/>
    <w:rsid w:val="00B62EEF"/>
    <w:rsid w:val="00B72691"/>
    <w:rsid w:val="00B73DDA"/>
    <w:rsid w:val="00B97B51"/>
    <w:rsid w:val="00BA0007"/>
    <w:rsid w:val="00BB1D79"/>
    <w:rsid w:val="00BC1D0C"/>
    <w:rsid w:val="00BC61BD"/>
    <w:rsid w:val="00BD1586"/>
    <w:rsid w:val="00BF0F0A"/>
    <w:rsid w:val="00C078CB"/>
    <w:rsid w:val="00C143DB"/>
    <w:rsid w:val="00C21B2B"/>
    <w:rsid w:val="00C22DBE"/>
    <w:rsid w:val="00C5078F"/>
    <w:rsid w:val="00C6618D"/>
    <w:rsid w:val="00C66D08"/>
    <w:rsid w:val="00C7470C"/>
    <w:rsid w:val="00CA0E82"/>
    <w:rsid w:val="00CA164C"/>
    <w:rsid w:val="00CA4661"/>
    <w:rsid w:val="00CE67A3"/>
    <w:rsid w:val="00CF0B9E"/>
    <w:rsid w:val="00D1201E"/>
    <w:rsid w:val="00D15ED1"/>
    <w:rsid w:val="00D22186"/>
    <w:rsid w:val="00D24FA7"/>
    <w:rsid w:val="00D45A3E"/>
    <w:rsid w:val="00D52E05"/>
    <w:rsid w:val="00D5429F"/>
    <w:rsid w:val="00D64696"/>
    <w:rsid w:val="00D7710E"/>
    <w:rsid w:val="00D90D49"/>
    <w:rsid w:val="00D9379E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372B"/>
    <w:rsid w:val="00EA6B34"/>
    <w:rsid w:val="00EA7406"/>
    <w:rsid w:val="00EC1F48"/>
    <w:rsid w:val="00ED2A2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A38EF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33</cp:revision>
  <cp:lastPrinted>2011-03-04T18:48:00Z</cp:lastPrinted>
  <dcterms:created xsi:type="dcterms:W3CDTF">2020-11-25T18:03:00Z</dcterms:created>
  <dcterms:modified xsi:type="dcterms:W3CDTF">2025-07-17T15:42:00Z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